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01ED2" w14:textId="08FBF565" w:rsidR="00567612" w:rsidRPr="00321AE8" w:rsidRDefault="00567612" w:rsidP="0056761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6D2246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036B2866" w14:textId="7D21D0DC" w:rsidR="00567612" w:rsidRPr="00321AE8" w:rsidRDefault="00567612" w:rsidP="00567612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AF049F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40F976D2" w14:textId="77777777" w:rsidR="00567612" w:rsidRPr="00321AE8" w:rsidRDefault="00567612" w:rsidP="0056761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527071F2" w:rsidR="00FC31F6" w:rsidRDefault="00567612" w:rsidP="0056761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3ED02A01" w14:textId="77777777" w:rsidR="00567612" w:rsidRDefault="00567612" w:rsidP="0056761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EF8DF23" w14:textId="77777777" w:rsidR="00B97AC2" w:rsidRPr="00C124AB" w:rsidRDefault="00B97AC2" w:rsidP="00C124AB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C124AB">
        <w:rPr>
          <w:bCs/>
          <w:sz w:val="30"/>
          <w:szCs w:val="30"/>
          <w:u w:val="single"/>
          <w:lang w:val="pt-PT"/>
        </w:rPr>
        <w:t>Anexo III</w:t>
      </w:r>
    </w:p>
    <w:p w14:paraId="5C9532EE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62CFBFFB" w14:textId="77777777" w:rsidR="00B97AC2" w:rsidRPr="00C775B4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5704F31F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73EFDE86" w14:textId="75883D2F" w:rsidR="00B97AC2" w:rsidRPr="00C775B4" w:rsidRDefault="00B97AC2" w:rsidP="00B97AC2">
      <w:pPr>
        <w:pStyle w:val="Web"/>
        <w:tabs>
          <w:tab w:val="left" w:pos="6750"/>
          <w:tab w:val="left" w:pos="684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(1)_____________________, estado civil (2) _____________, residente em (3)_______________, portador de documento de Identificação, emitido em _____ de ______ de _____, com o número (4)__________, 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 ________, a seu favor por ______________, de nacionalidade _________ , natural de _____________ , residente em_____________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 , estabelecida na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em Macau, concorrente ao Concurso Público Nº </w:t>
      </w:r>
      <w:r w:rsidR="006D2246">
        <w:rPr>
          <w:sz w:val="24"/>
          <w:szCs w:val="24"/>
          <w:lang w:val="pt-PT"/>
        </w:rPr>
        <w:t>2/P/2020</w:t>
      </w:r>
      <w:r w:rsidRPr="00C775B4">
        <w:rPr>
          <w:sz w:val="24"/>
          <w:szCs w:val="24"/>
          <w:lang w:val="pt-PT"/>
        </w:rPr>
        <w:t xml:space="preserve">- Prestação de </w:t>
      </w:r>
      <w:r w:rsidR="00AF049F"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, declara, para o efeito, que a firma __________________ se obriga a prestar a caução definitiva, caso lhe venha a ser a adjudicada a prestação de serviços.</w:t>
      </w:r>
    </w:p>
    <w:p w14:paraId="5438BAF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1F6921A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  <w:bookmarkStart w:id="0" w:name="_GoBack"/>
      <w:bookmarkEnd w:id="0"/>
    </w:p>
    <w:p w14:paraId="1F3C8C36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70DBC237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Assinatura(Reconhecimento notarial)</w:t>
      </w:r>
    </w:p>
    <w:p w14:paraId="39B6A693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F213324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27B3A879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3252ECDF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3255E25B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23D99181" w14:textId="33157881" w:rsidR="00B97AC2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59BCB757" w14:textId="57CE3403" w:rsidR="00567612" w:rsidRPr="00C775B4" w:rsidRDefault="00C124AB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2FE00D55" w14:textId="08C57537" w:rsidR="00B97AC2" w:rsidRPr="009E5441" w:rsidRDefault="00B97AC2" w:rsidP="0056761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5A3441B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F017E9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F017E9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37234A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2ED905" w14:textId="06953D75" w:rsidR="009E5441" w:rsidRPr="00C124AB" w:rsidRDefault="00C124AB" w:rsidP="009E5441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C124AB">
          <w:rPr>
            <w:sz w:val="22"/>
            <w:szCs w:val="22"/>
          </w:rPr>
          <w:t>Programa</w:t>
        </w:r>
        <w:proofErr w:type="spellEnd"/>
        <w:r w:rsidRPr="00C124AB">
          <w:rPr>
            <w:sz w:val="22"/>
            <w:szCs w:val="22"/>
          </w:rPr>
          <w:t xml:space="preserve"> do </w:t>
        </w:r>
        <w:proofErr w:type="spellStart"/>
        <w:r w:rsidRPr="00C124AB">
          <w:rPr>
            <w:sz w:val="22"/>
            <w:szCs w:val="22"/>
          </w:rPr>
          <w:t>Concurso</w:t>
        </w:r>
        <w:proofErr w:type="spellEnd"/>
        <w:r w:rsidRPr="00C124AB">
          <w:rPr>
            <w:sz w:val="22"/>
            <w:szCs w:val="22"/>
          </w:rPr>
          <w:t xml:space="preserve"> </w:t>
        </w:r>
        <w:proofErr w:type="spellStart"/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 xml:space="preserve"> III</w:t>
        </w:r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9E5441" w:rsidRPr="00C124AB">
          <w:rPr>
            <w:sz w:val="22"/>
            <w:szCs w:val="22"/>
            <w:lang w:val="pt-PT"/>
          </w:rPr>
          <w:t xml:space="preserve">ágina </w:t>
        </w:r>
        <w:r w:rsidR="009E5441" w:rsidRPr="00C124AB">
          <w:rPr>
            <w:rFonts w:eastAsiaTheme="minorEastAsia"/>
            <w:sz w:val="22"/>
            <w:szCs w:val="22"/>
            <w:lang w:val="pt-PT" w:eastAsia="zh-TW"/>
          </w:rPr>
          <w:t>1</w:t>
        </w:r>
        <w:r w:rsidR="009E5441" w:rsidRPr="00C124AB">
          <w:rPr>
            <w:sz w:val="22"/>
            <w:szCs w:val="22"/>
            <w:lang w:val="pt-PT"/>
          </w:rPr>
          <w:t xml:space="preserve"> de </w:t>
        </w:r>
        <w:r w:rsidR="009E5441" w:rsidRPr="00C124AB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134840CD" w14:textId="77777777" w:rsidR="009E5441" w:rsidRDefault="0037234A" w:rsidP="009E5441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766EE149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234A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6761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246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441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049F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24AB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017E9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485AF-EE75-4A9C-96F6-0EA8DFABF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1</Pages>
  <Words>193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2020-06-12T08:28:00Z</cp:lastPrinted>
  <dcterms:created xsi:type="dcterms:W3CDTF">2020-06-12T08:28:00Z</dcterms:created>
  <dcterms:modified xsi:type="dcterms:W3CDTF">2020-06-12T08:29:00Z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